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353CE" w:rsidRPr="009F6640" w14:paraId="0AB03F99" w14:textId="77777777" w:rsidTr="00383714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E9341B" w14:textId="77777777" w:rsidR="00F353CE" w:rsidRPr="009F6640" w:rsidRDefault="00F353CE" w:rsidP="003837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580DEA2" w14:textId="77777777" w:rsidR="00F353CE" w:rsidRDefault="00F353CE" w:rsidP="003837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fahrens-Nr.: </w:t>
            </w:r>
          </w:p>
          <w:p w14:paraId="3BE992C4" w14:textId="6377E211" w:rsidR="00F353CE" w:rsidRPr="0035722E" w:rsidRDefault="005F6681" w:rsidP="003837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202</w:t>
            </w:r>
            <w:r w:rsidR="0012448C">
              <w:rPr>
                <w:rFonts w:eastAsia="Times New Roman" w:cs="Arial"/>
                <w:szCs w:val="20"/>
                <w:lang w:eastAsia="de-DE"/>
              </w:rPr>
              <w:t>6</w:t>
            </w:r>
            <w:r>
              <w:rPr>
                <w:rFonts w:eastAsia="Times New Roman" w:cs="Arial"/>
                <w:szCs w:val="20"/>
                <w:lang w:eastAsia="de-DE"/>
              </w:rPr>
              <w:t>-207</w:t>
            </w:r>
          </w:p>
        </w:tc>
      </w:tr>
      <w:tr w:rsidR="00F353CE" w:rsidRPr="009F6640" w14:paraId="6E59B97C" w14:textId="77777777" w:rsidTr="00383714">
        <w:trPr>
          <w:trHeight w:val="284"/>
        </w:trPr>
        <w:sdt>
          <w:sdtPr>
            <w:rPr>
              <w:rFonts w:eastAsia="Times New Roman" w:cs="Arial"/>
              <w:szCs w:val="20"/>
              <w:lang w:eastAsia="de-DE"/>
            </w:rPr>
            <w:id w:val="1452213066"/>
            <w:placeholder>
              <w:docPart w:val="8AF172799B604364A26D0F94DDCA377E"/>
            </w:placeholder>
            <w:showingPlcHdr/>
          </w:sdtPr>
          <w:sdtContent>
            <w:tc>
              <w:tcPr>
                <w:tcW w:w="7116" w:type="dxa"/>
                <w:tcBorders>
                  <w:bottom w:val="single" w:sz="4" w:space="0" w:color="808080"/>
                  <w:right w:val="single" w:sz="4" w:space="0" w:color="808080"/>
                </w:tcBorders>
                <w:tcMar>
                  <w:top w:w="28" w:type="dxa"/>
                  <w:bottom w:w="28" w:type="dxa"/>
                  <w:right w:w="28" w:type="dxa"/>
                </w:tcMar>
              </w:tcPr>
              <w:p w14:paraId="2684949E" w14:textId="77777777" w:rsidR="00F353CE" w:rsidRPr="009F6640" w:rsidRDefault="00F353CE" w:rsidP="00383714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4F1EA7">
                  <w:rPr>
                    <w:rStyle w:val="Platzhaltertext"/>
                    <w:color w:val="2E74B5" w:themeColor="accent1" w:theme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46488A" w14:textId="77777777" w:rsidR="00F353CE" w:rsidRPr="009F6640" w:rsidRDefault="00F353CE" w:rsidP="003837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32DC4B5" w14:textId="77777777" w:rsidR="00F353CE" w:rsidRDefault="00F353CE" w:rsidP="00F353CE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0DE01492" w14:textId="77777777" w:rsidR="00F353CE" w:rsidRPr="00E75FB9" w:rsidRDefault="00F353CE" w:rsidP="00F353CE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351"/>
      </w:tblGrid>
      <w:tr w:rsidR="00F353CE" w:rsidRPr="001F40E7" w14:paraId="590B80BD" w14:textId="77777777" w:rsidTr="005B4C23">
        <w:trPr>
          <w:trHeight w:val="340"/>
        </w:trPr>
        <w:tc>
          <w:tcPr>
            <w:tcW w:w="9351" w:type="dxa"/>
            <w:shd w:val="clear" w:color="auto" w:fill="auto"/>
            <w:vAlign w:val="bottom"/>
          </w:tcPr>
          <w:p w14:paraId="6881DD16" w14:textId="52299765" w:rsidR="00F353CE" w:rsidRPr="00A45A2B" w:rsidRDefault="004F1EA7" w:rsidP="005F6681">
            <w:pPr>
              <w:spacing w:before="80" w:after="80" w:line="200" w:lineRule="exact"/>
              <w:ind w:firstLine="0"/>
              <w:jc w:val="center"/>
              <w:rPr>
                <w:b/>
                <w:sz w:val="22"/>
              </w:rPr>
            </w:pPr>
            <w:r w:rsidRPr="004F1EA7">
              <w:rPr>
                <w:b/>
                <w:sz w:val="22"/>
              </w:rPr>
              <w:t xml:space="preserve">Auswahlverfahren </w:t>
            </w:r>
            <w:r w:rsidR="005F6681">
              <w:rPr>
                <w:b/>
                <w:sz w:val="22"/>
              </w:rPr>
              <w:t xml:space="preserve">Durchführung </w:t>
            </w:r>
            <w:r w:rsidR="0012448C">
              <w:rPr>
                <w:b/>
                <w:sz w:val="22"/>
              </w:rPr>
              <w:t>qualifizierten Krankentransport</w:t>
            </w:r>
            <w:r w:rsidR="00C73A21">
              <w:rPr>
                <w:b/>
                <w:sz w:val="22"/>
              </w:rPr>
              <w:t xml:space="preserve"> </w:t>
            </w:r>
            <w:r w:rsidR="005F6681">
              <w:rPr>
                <w:b/>
                <w:sz w:val="22"/>
              </w:rPr>
              <w:t>2027 ff.</w:t>
            </w:r>
            <w:r w:rsidR="0035722E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 xml:space="preserve"> </w:t>
            </w:r>
            <w:r w:rsidR="00F353CE" w:rsidRPr="00A45A2B">
              <w:rPr>
                <w:b/>
                <w:sz w:val="22"/>
              </w:rPr>
              <w:fldChar w:fldCharType="begin"/>
            </w:r>
            <w:r w:rsidR="00F353CE" w:rsidRPr="00A45A2B">
              <w:rPr>
                <w:b/>
                <w:sz w:val="22"/>
              </w:rPr>
              <w:instrText xml:space="preserve">  </w:instrText>
            </w:r>
            <w:r w:rsidR="00F353CE" w:rsidRPr="00A45A2B">
              <w:rPr>
                <w:b/>
                <w:sz w:val="22"/>
              </w:rPr>
              <w:fldChar w:fldCharType="end"/>
            </w:r>
          </w:p>
        </w:tc>
      </w:tr>
    </w:tbl>
    <w:p w14:paraId="2956B425" w14:textId="77777777" w:rsidR="00F353CE" w:rsidRPr="009F6640" w:rsidRDefault="00F353CE" w:rsidP="00F353CE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F353CE" w:rsidRPr="009F6640" w14:paraId="339752C8" w14:textId="77777777" w:rsidTr="0038371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E49AEFA" w14:textId="77777777" w:rsidR="00F353CE" w:rsidRDefault="00F353CE" w:rsidP="00383714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Kontaktdaten des sich verpflichtenden Unternehmens</w:t>
            </w:r>
          </w:p>
          <w:p w14:paraId="6BCAAE38" w14:textId="77777777" w:rsidR="004F1EA7" w:rsidRDefault="004F1EA7" w:rsidP="00383714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</w:p>
          <w:sdt>
            <w:sdtPr>
              <w:rPr>
                <w:rFonts w:eastAsia="Times New Roman" w:cs="Times New Roman"/>
                <w:szCs w:val="24"/>
                <w:lang w:eastAsia="de-DE"/>
              </w:rPr>
              <w:id w:val="363712615"/>
              <w:placeholder>
                <w:docPart w:val="8AF172799B604364A26D0F94DDCA377E"/>
              </w:placeholder>
              <w:showingPlcHdr/>
            </w:sdtPr>
            <w:sdtContent>
              <w:p w14:paraId="598A8EDB" w14:textId="77777777" w:rsidR="00F353CE" w:rsidRPr="009F6640" w:rsidRDefault="00F353CE" w:rsidP="00383714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Times New Roman"/>
                    <w:szCs w:val="24"/>
                    <w:lang w:eastAsia="de-DE"/>
                  </w:rPr>
                </w:pPr>
                <w:r w:rsidRPr="004F1EA7">
                  <w:rPr>
                    <w:rStyle w:val="Platzhaltertext"/>
                    <w:color w:val="2E74B5" w:themeColor="accent1" w:themeShade="BF"/>
                  </w:rPr>
                  <w:t>Klicken oder tippen Sie hier, um Text einzugeben.</w:t>
                </w:r>
              </w:p>
            </w:sdtContent>
          </w:sdt>
        </w:tc>
      </w:tr>
    </w:tbl>
    <w:p w14:paraId="4F4F99B9" w14:textId="77777777" w:rsidR="00F353CE" w:rsidRPr="009F6640" w:rsidRDefault="00F353CE" w:rsidP="00F353CE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BC92A98" w14:textId="77777777" w:rsidR="00F353CE" w:rsidRPr="00A72DA4" w:rsidRDefault="00F353CE" w:rsidP="00F353CE">
      <w:pPr>
        <w:pStyle w:val="Titel"/>
        <w:jc w:val="center"/>
      </w:pPr>
      <w:r w:rsidRPr="009F6640">
        <w:t>Verpflichtungserklärung</w:t>
      </w:r>
      <w:r w:rsidR="00B51B0A">
        <w:t xml:space="preserve"> Nachunter</w:t>
      </w:r>
      <w:r>
        <w:t>nehmer</w:t>
      </w:r>
      <w:r w:rsidR="000169AE">
        <w:t xml:space="preserve"> </w:t>
      </w:r>
      <w:r>
        <w:t>/</w:t>
      </w:r>
      <w:r w:rsidR="00B51B0A">
        <w:t xml:space="preserve"> Unterauftragnehmer</w:t>
      </w:r>
    </w:p>
    <w:p w14:paraId="2F73E1A3" w14:textId="77777777" w:rsidR="00F353CE" w:rsidRDefault="00F353CE" w:rsidP="00F353CE">
      <w:pPr>
        <w:pStyle w:val="KeinLeerraum"/>
      </w:pPr>
    </w:p>
    <w:p w14:paraId="0BA3EA95" w14:textId="77777777" w:rsidR="00F353CE" w:rsidRDefault="00000000" w:rsidP="00F353CE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53C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353CE">
        <w:rPr>
          <w:rFonts w:cs="Arial"/>
          <w:sz w:val="24"/>
          <w:szCs w:val="24"/>
        </w:rPr>
        <w:t xml:space="preserve"> </w:t>
      </w:r>
      <w:r w:rsidR="00F353CE" w:rsidRPr="00227592">
        <w:rPr>
          <w:b/>
        </w:rPr>
        <w:t>Verpflichtungserklärung</w:t>
      </w:r>
      <w:r w:rsidR="00DD2DE2">
        <w:rPr>
          <w:b/>
        </w:rPr>
        <w:t xml:space="preserve"> Nachunter</w:t>
      </w:r>
      <w:r w:rsidR="00F353CE">
        <w:rPr>
          <w:b/>
        </w:rPr>
        <w:t>nehmer</w:t>
      </w:r>
      <w:r w:rsidR="00DD2DE2">
        <w:rPr>
          <w:b/>
        </w:rPr>
        <w:t xml:space="preserve"> / Unterauftragnehmer</w:t>
      </w:r>
    </w:p>
    <w:p w14:paraId="2A6B0ABB" w14:textId="77777777" w:rsidR="00F353CE" w:rsidRDefault="00F353CE" w:rsidP="00F353CE">
      <w:pPr>
        <w:pStyle w:val="KeinLeerraum"/>
        <w:ind w:left="284"/>
      </w:pPr>
      <w:r w:rsidRPr="009F6640">
        <w:t>Ich/Wir verpflichte(n) mich/uns gegenüber de</w:t>
      </w:r>
      <w:r w:rsidR="00DD2DE2">
        <w:t>r</w:t>
      </w:r>
      <w:r w:rsidRPr="009F6640">
        <w:t xml:space="preserve"> Auftraggeber</w:t>
      </w:r>
      <w:r w:rsidR="00DD2DE2">
        <w:t>in</w:t>
      </w:r>
      <w:r w:rsidRPr="009F6640">
        <w:t>, im Falle der Auftragsvergabe an o.</w:t>
      </w:r>
      <w:r>
        <w:t> </w:t>
      </w:r>
      <w:r w:rsidRPr="009F6640">
        <w:t>g. Bewerber/Bieter</w:t>
      </w:r>
      <w:r w:rsidR="000169AE">
        <w:t xml:space="preserve"> bzw. Bewerberin/Bieterin</w:t>
      </w:r>
      <w:r>
        <w:t xml:space="preserve">, die </w:t>
      </w:r>
      <w:r w:rsidR="00DD2DE2">
        <w:t>in der</w:t>
      </w:r>
      <w:r>
        <w:t xml:space="preserve"> </w:t>
      </w:r>
      <w:r w:rsidR="000169AE">
        <w:t xml:space="preserve">Anlage </w:t>
      </w:r>
      <w:r w:rsidR="00DD2DE2">
        <w:t xml:space="preserve">Verzeichnis </w:t>
      </w:r>
      <w:r w:rsidR="00496DBD">
        <w:t>Unterauftragnehmer</w:t>
      </w:r>
      <w:r w:rsidR="00DD2DE2">
        <w:t xml:space="preserve"> / </w:t>
      </w:r>
      <w:r w:rsidR="00496DBD">
        <w:t>Nachunter</w:t>
      </w:r>
      <w:r w:rsidR="00DD2DE2">
        <w:t>nehm</w:t>
      </w:r>
      <w:r w:rsidR="000169AE">
        <w:t>e</w:t>
      </w:r>
      <w:r w:rsidR="00DD2DE2">
        <w:t>r</w:t>
      </w:r>
      <w:r>
        <w:t xml:space="preserve"> genannten Auftragsteile zu erbringen.</w:t>
      </w:r>
    </w:p>
    <w:p w14:paraId="67876F0A" w14:textId="77777777" w:rsidR="00B51B0A" w:rsidRDefault="00B51B0A" w:rsidP="00B51B0A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51BBBAEF" w14:textId="77777777" w:rsidR="00B51B0A" w:rsidRDefault="00000000" w:rsidP="00B51B0A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6274302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51B0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51B0A">
        <w:rPr>
          <w:rFonts w:cs="Arial"/>
          <w:sz w:val="24"/>
          <w:szCs w:val="24"/>
        </w:rPr>
        <w:t xml:space="preserve"> </w:t>
      </w:r>
      <w:r w:rsidR="00B51B0A">
        <w:rPr>
          <w:b/>
        </w:rPr>
        <w:t>Haftungserklärung des Nachunternehmer / Unterauftragnehmers im Falle der Eignungsleihe</w:t>
      </w:r>
    </w:p>
    <w:p w14:paraId="29FF36AC" w14:textId="77777777" w:rsidR="00B51B0A" w:rsidRPr="00B51B0A" w:rsidRDefault="00B51B0A" w:rsidP="00B51B0A">
      <w:pPr>
        <w:pStyle w:val="KeinLeerraum"/>
        <w:ind w:left="284"/>
      </w:pPr>
      <w:r w:rsidRPr="00B51B0A">
        <w:t xml:space="preserve">Der Bewerber bzw. Bieter nimmt zum Nachweis seiner </w:t>
      </w:r>
      <w:r w:rsidRPr="00B51B0A">
        <w:rPr>
          <w:u w:val="single"/>
        </w:rPr>
        <w:t>Eignung die wirtschaftliche und finanzielle Leistungsfähigkeit</w:t>
      </w:r>
      <w:r w:rsidRPr="00B51B0A">
        <w:t xml:space="preserve"> meines/unseres Unternehmens in Anspruch. Ich/Wir verpf</w:t>
      </w:r>
      <w:r>
        <w:t>lichte(n) mich/uns gegenüber der</w:t>
      </w:r>
      <w:r w:rsidRPr="00B51B0A">
        <w:t xml:space="preserve"> Auftraggeber</w:t>
      </w:r>
      <w:r>
        <w:t>in</w:t>
      </w:r>
      <w:r w:rsidRPr="00B51B0A">
        <w:t>, im Falle der Auftragsvergabe an den o.g. Bewerber/Bieter mit diesem gemeinsam für die Auftragsausführung zu haften.</w:t>
      </w:r>
    </w:p>
    <w:p w14:paraId="3EE121C7" w14:textId="77777777" w:rsidR="00B51B0A" w:rsidRPr="00B51B0A" w:rsidRDefault="00B51B0A" w:rsidP="0035722E">
      <w:pPr>
        <w:ind w:firstLine="0"/>
        <w:jc w:val="center"/>
        <w:rPr>
          <w:rFonts w:eastAsia="Calibri" w:cs="Times New Roman"/>
          <w:b/>
        </w:rPr>
      </w:pPr>
    </w:p>
    <w:p w14:paraId="5DD99919" w14:textId="77777777" w:rsidR="00B51B0A" w:rsidRDefault="00B51B0A" w:rsidP="00B51B0A">
      <w:pPr>
        <w:pStyle w:val="KeinLeerraum"/>
      </w:pPr>
      <w:r>
        <w:t>Diese Erklärung/en ist/sind dem Angebot bei Einreichung über die Vergabeplattform beizufügen. Hierzu können folgende Möglichkeiten genutzt werden:</w:t>
      </w:r>
    </w:p>
    <w:p w14:paraId="7FD32AB2" w14:textId="77777777" w:rsidR="00B51B0A" w:rsidRDefault="00B51B0A" w:rsidP="00B51B0A">
      <w:pPr>
        <w:pStyle w:val="KeinLeerraum"/>
        <w:numPr>
          <w:ilvl w:val="0"/>
          <w:numId w:val="34"/>
        </w:numPr>
      </w:pPr>
      <w:r>
        <w:t>Datei der im Original unterschriebenen und eingescannten Erklärung oder</w:t>
      </w:r>
    </w:p>
    <w:p w14:paraId="6319EDF7" w14:textId="77777777" w:rsidR="00B51B0A" w:rsidRDefault="00B51B0A" w:rsidP="00B51B0A">
      <w:pPr>
        <w:pStyle w:val="KeinLeerraum"/>
        <w:numPr>
          <w:ilvl w:val="0"/>
          <w:numId w:val="34"/>
        </w:numPr>
      </w:pPr>
      <w:r>
        <w:t>Datei der im Original unterschriebenen und abfotografierten Erklärung.</w:t>
      </w:r>
    </w:p>
    <w:p w14:paraId="74CB0DF2" w14:textId="77777777" w:rsidR="00B51B0A" w:rsidRDefault="00B51B0A" w:rsidP="00B51B0A">
      <w:pPr>
        <w:pStyle w:val="KeinLeerraum"/>
      </w:pPr>
    </w:p>
    <w:p w14:paraId="2CE2E85D" w14:textId="77777777" w:rsidR="00F353CE" w:rsidRPr="005A6A02" w:rsidRDefault="00F353CE" w:rsidP="00F353CE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F353CE" w:rsidRPr="00B1687D" w14:paraId="4794BB47" w14:textId="77777777" w:rsidTr="00383714">
        <w:tc>
          <w:tcPr>
            <w:tcW w:w="9209" w:type="dxa"/>
          </w:tcPr>
          <w:p w14:paraId="17F8FD8C" w14:textId="77777777" w:rsidR="00F353CE" w:rsidRDefault="00F353CE" w:rsidP="00383714">
            <w:pPr>
              <w:pStyle w:val="KeinLeerraum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239B75" w14:textId="77777777" w:rsidR="00DD2DE2" w:rsidRDefault="00DD2DE2" w:rsidP="00383714">
            <w:pPr>
              <w:pStyle w:val="KeinLeerraum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0FA8CD" w14:textId="77777777" w:rsidR="00DD2DE2" w:rsidRPr="00F353CE" w:rsidRDefault="00DD2DE2" w:rsidP="00383714">
            <w:pPr>
              <w:pStyle w:val="KeinLeerraum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6CB9D61" w14:textId="77777777" w:rsidR="00F353CE" w:rsidRPr="00F353CE" w:rsidRDefault="00F353CE" w:rsidP="00383714">
            <w:pPr>
              <w:pStyle w:val="KeinLeerraum"/>
              <w:rPr>
                <w:rFonts w:ascii="Arial" w:hAnsi="Arial" w:cs="Arial"/>
                <w:b/>
                <w:sz w:val="20"/>
                <w:szCs w:val="20"/>
              </w:rPr>
            </w:pPr>
            <w:r w:rsidRPr="00F353CE">
              <w:rPr>
                <w:rFonts w:ascii="Arial" w:hAnsi="Arial" w:cs="Arial"/>
                <w:b/>
                <w:sz w:val="20"/>
                <w:szCs w:val="20"/>
              </w:rPr>
              <w:t>_______________________________________</w:t>
            </w:r>
          </w:p>
          <w:p w14:paraId="7C619B6E" w14:textId="77777777" w:rsidR="00F353CE" w:rsidRPr="00F353CE" w:rsidRDefault="00F353CE" w:rsidP="00383714">
            <w:pPr>
              <w:pStyle w:val="KeinLeerraum"/>
            </w:pPr>
            <w:r w:rsidRPr="00F353CE">
              <w:rPr>
                <w:rFonts w:ascii="Arial" w:hAnsi="Arial" w:cs="Arial"/>
                <w:sz w:val="20"/>
                <w:szCs w:val="20"/>
              </w:rPr>
              <w:t>(Ort, Datum, Unterschrift, Firmenstempel</w:t>
            </w:r>
            <w:r w:rsidR="00B51B0A">
              <w:rPr>
                <w:rFonts w:ascii="Arial" w:hAnsi="Arial" w:cs="Arial"/>
                <w:sz w:val="20"/>
                <w:szCs w:val="20"/>
              </w:rPr>
              <w:t xml:space="preserve"> des Nachunternehmers / Unterauftragnehmers</w:t>
            </w:r>
            <w:r w:rsidRPr="00F353CE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14:paraId="2FE1776C" w14:textId="77777777" w:rsidR="00F353CE" w:rsidRPr="009F6640" w:rsidRDefault="00F353CE" w:rsidP="00F353CE">
      <w:pPr>
        <w:pStyle w:val="KeinLeerraum"/>
      </w:pPr>
    </w:p>
    <w:sectPr w:rsidR="00F353CE" w:rsidRPr="009F6640" w:rsidSect="004128E1">
      <w:headerReference w:type="default" r:id="rId8"/>
      <w:footerReference w:type="default" r:id="rId9"/>
      <w:pgSz w:w="11906" w:h="16838" w:code="9"/>
      <w:pgMar w:top="1417" w:right="1134" w:bottom="1417" w:left="1417" w:header="709" w:footer="709" w:gutter="0"/>
      <w:paperSrc w:first="2" w:other="2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2B6A8" w14:textId="77777777" w:rsidR="000A29EC" w:rsidRDefault="000A29EC" w:rsidP="008E765B">
      <w:r>
        <w:separator/>
      </w:r>
    </w:p>
  </w:endnote>
  <w:endnote w:type="continuationSeparator" w:id="0">
    <w:p w14:paraId="6B0FBA70" w14:textId="77777777" w:rsidR="000A29EC" w:rsidRDefault="000A29EC" w:rsidP="008E7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5382D" w14:textId="77777777" w:rsidR="00AC36AA" w:rsidRPr="00AC36AA" w:rsidRDefault="00AC36AA">
    <w:pPr>
      <w:pStyle w:val="Fuzeile"/>
      <w:rPr>
        <w:sz w:val="14"/>
        <w:szCs w:val="14"/>
      </w:rPr>
    </w:pPr>
    <w:r w:rsidRPr="00AC36AA">
      <w:rPr>
        <w:rStyle w:val="Seitenzahl"/>
        <w:sz w:val="14"/>
        <w:szCs w:val="14"/>
      </w:rPr>
      <w:fldChar w:fldCharType="begin"/>
    </w:r>
    <w:r w:rsidRPr="00AC36AA">
      <w:rPr>
        <w:rStyle w:val="Seitenzahl"/>
        <w:sz w:val="14"/>
        <w:szCs w:val="14"/>
      </w:rPr>
      <w:instrText xml:space="preserve"> PAGE </w:instrText>
    </w:r>
    <w:r w:rsidRPr="00AC36AA">
      <w:rPr>
        <w:rStyle w:val="Seitenzahl"/>
        <w:sz w:val="14"/>
        <w:szCs w:val="14"/>
      </w:rPr>
      <w:fldChar w:fldCharType="separate"/>
    </w:r>
    <w:r w:rsidR="00743EC4">
      <w:rPr>
        <w:rStyle w:val="Seitenzahl"/>
        <w:noProof/>
        <w:sz w:val="14"/>
        <w:szCs w:val="14"/>
      </w:rPr>
      <w:t>1</w:t>
    </w:r>
    <w:r w:rsidRPr="00AC36AA">
      <w:rPr>
        <w:rStyle w:val="Seitenzahl"/>
        <w:sz w:val="14"/>
        <w:szCs w:val="14"/>
      </w:rPr>
      <w:fldChar w:fldCharType="end"/>
    </w:r>
    <w:r w:rsidRPr="00AC36AA">
      <w:rPr>
        <w:rStyle w:val="Seitenzahl"/>
        <w:sz w:val="14"/>
        <w:szCs w:val="14"/>
      </w:rPr>
      <w:t xml:space="preserve"> von </w:t>
    </w:r>
    <w:r w:rsidRPr="00AC36AA">
      <w:rPr>
        <w:rStyle w:val="Seitenzahl"/>
        <w:sz w:val="14"/>
        <w:szCs w:val="14"/>
      </w:rPr>
      <w:fldChar w:fldCharType="begin"/>
    </w:r>
    <w:r w:rsidRPr="00AC36AA">
      <w:rPr>
        <w:rStyle w:val="Seitenzahl"/>
        <w:sz w:val="14"/>
        <w:szCs w:val="14"/>
      </w:rPr>
      <w:instrText xml:space="preserve"> NUMPAGES  \* Arabic  \* MERGEFORMAT </w:instrText>
    </w:r>
    <w:r w:rsidRPr="00AC36AA">
      <w:rPr>
        <w:rStyle w:val="Seitenzahl"/>
        <w:sz w:val="14"/>
        <w:szCs w:val="14"/>
      </w:rPr>
      <w:fldChar w:fldCharType="separate"/>
    </w:r>
    <w:r w:rsidR="00743EC4">
      <w:rPr>
        <w:rStyle w:val="Seitenzahl"/>
        <w:noProof/>
        <w:sz w:val="14"/>
        <w:szCs w:val="14"/>
      </w:rPr>
      <w:t>1</w:t>
    </w:r>
    <w:r w:rsidRPr="00AC36AA">
      <w:rPr>
        <w:rStyle w:val="Seitenzah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9B95A" w14:textId="77777777" w:rsidR="000A29EC" w:rsidRDefault="000A29EC" w:rsidP="00C33E04">
      <w:pPr>
        <w:spacing w:after="120" w:line="240" w:lineRule="auto"/>
      </w:pPr>
      <w:r>
        <w:separator/>
      </w:r>
    </w:p>
  </w:footnote>
  <w:footnote w:type="continuationSeparator" w:id="0">
    <w:p w14:paraId="772C4418" w14:textId="77777777" w:rsidR="000A29EC" w:rsidRDefault="000A29EC" w:rsidP="008E7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4395F" w14:textId="77777777" w:rsidR="0035722E" w:rsidRPr="0035722E" w:rsidRDefault="0035722E" w:rsidP="0035722E">
    <w:pPr>
      <w:tabs>
        <w:tab w:val="center" w:pos="4819"/>
        <w:tab w:val="right" w:pos="9071"/>
      </w:tabs>
      <w:spacing w:before="0" w:after="0" w:line="240" w:lineRule="auto"/>
      <w:ind w:firstLine="0"/>
      <w:jc w:val="right"/>
      <w:rPr>
        <w:rFonts w:cs="Times New Roman"/>
        <w:szCs w:val="20"/>
        <w:lang w:val="en-US"/>
      </w:rPr>
    </w:pPr>
    <w:r w:rsidRPr="0035722E">
      <w:rPr>
        <w:rFonts w:cs="Times New Roman"/>
        <w:szCs w:val="20"/>
        <w:lang w:val="en-US"/>
      </w:rPr>
      <w:t>Rettungsdienst Kreis Düren AöR</w:t>
    </w:r>
  </w:p>
  <w:p w14:paraId="7B9EB3A3" w14:textId="77777777" w:rsidR="0012448C" w:rsidRPr="0012448C" w:rsidRDefault="0012448C" w:rsidP="0012448C">
    <w:pPr>
      <w:tabs>
        <w:tab w:val="center" w:pos="4819"/>
        <w:tab w:val="right" w:pos="9071"/>
      </w:tabs>
      <w:spacing w:before="0" w:after="0" w:line="240" w:lineRule="auto"/>
      <w:ind w:firstLine="0"/>
      <w:jc w:val="right"/>
      <w:rPr>
        <w:rFonts w:cs="Times New Roman"/>
        <w:szCs w:val="20"/>
      </w:rPr>
    </w:pPr>
    <w:r w:rsidRPr="0012448C">
      <w:rPr>
        <w:rFonts w:cs="Times New Roman"/>
        <w:szCs w:val="20"/>
      </w:rPr>
      <w:t xml:space="preserve">Auswahlverfahren </w:t>
    </w:r>
    <w:bookmarkStart w:id="0" w:name="_Hlk198553548"/>
    <w:r w:rsidRPr="0012448C">
      <w:rPr>
        <w:rFonts w:cs="Times New Roman"/>
        <w:szCs w:val="20"/>
      </w:rPr>
      <w:t>Durchführung qualifizierten Krankentransport 2027 ff.</w:t>
    </w:r>
    <w:bookmarkEnd w:id="0"/>
  </w:p>
  <w:p w14:paraId="7A1E0831" w14:textId="7DDFB312" w:rsidR="0035722E" w:rsidRPr="0035722E" w:rsidRDefault="005F6681" w:rsidP="0035722E">
    <w:pPr>
      <w:tabs>
        <w:tab w:val="center" w:pos="4819"/>
        <w:tab w:val="right" w:pos="9071"/>
      </w:tabs>
      <w:spacing w:before="0" w:after="0" w:line="240" w:lineRule="auto"/>
      <w:ind w:firstLine="0"/>
      <w:jc w:val="right"/>
      <w:rPr>
        <w:rFonts w:cs="Times New Roman"/>
        <w:szCs w:val="20"/>
        <w:lang w:val="en-US"/>
      </w:rPr>
    </w:pPr>
    <w:r>
      <w:rPr>
        <w:rFonts w:cs="Times New Roman"/>
        <w:szCs w:val="20"/>
        <w:lang w:val="en-US"/>
      </w:rPr>
      <w:t>Verfahrens</w:t>
    </w:r>
    <w:r w:rsidR="0035722E" w:rsidRPr="0035722E">
      <w:rPr>
        <w:rFonts w:cs="Times New Roman"/>
        <w:szCs w:val="20"/>
        <w:lang w:val="en-US"/>
      </w:rPr>
      <w:t>-Nr.</w:t>
    </w:r>
    <w:r>
      <w:rPr>
        <w:rFonts w:cs="Times New Roman"/>
        <w:szCs w:val="20"/>
        <w:lang w:val="en-US"/>
      </w:rPr>
      <w:t>:</w:t>
    </w:r>
    <w:r w:rsidR="0035722E" w:rsidRPr="0035722E">
      <w:rPr>
        <w:rFonts w:cs="Times New Roman"/>
        <w:szCs w:val="20"/>
        <w:lang w:val="en-US"/>
      </w:rPr>
      <w:t xml:space="preserve"> </w:t>
    </w:r>
    <w:r>
      <w:rPr>
        <w:rFonts w:cs="Times New Roman"/>
        <w:szCs w:val="20"/>
        <w:lang w:val="en-US"/>
      </w:rPr>
      <w:t>202</w:t>
    </w:r>
    <w:r w:rsidR="0012448C">
      <w:rPr>
        <w:rFonts w:cs="Times New Roman"/>
        <w:szCs w:val="20"/>
        <w:lang w:val="en-US"/>
      </w:rPr>
      <w:t>6</w:t>
    </w:r>
    <w:r>
      <w:rPr>
        <w:rFonts w:cs="Times New Roman"/>
        <w:szCs w:val="20"/>
        <w:lang w:val="en-US"/>
      </w:rPr>
      <w:t>-207</w:t>
    </w:r>
  </w:p>
  <w:p w14:paraId="6D2D3429" w14:textId="77777777" w:rsidR="00F353CE" w:rsidRDefault="00F353CE" w:rsidP="000169AE">
    <w:pPr>
      <w:pStyle w:val="Kopfzeile"/>
      <w:spacing w:before="0"/>
    </w:pPr>
    <w:r>
      <w:t>Anlage</w:t>
    </w:r>
    <w:r w:rsidR="00580AF8">
      <w:t xml:space="preserve"> </w:t>
    </w:r>
    <w:r>
      <w:t xml:space="preserve">Verpflichtungserklärung </w:t>
    </w:r>
    <w:r w:rsidR="00DD2DE2">
      <w:t>Nachunter</w:t>
    </w:r>
    <w:r>
      <w:t>nehmer/</w:t>
    </w:r>
    <w:r w:rsidR="000169AE">
      <w:t>Unterauftragnehmerin</w:t>
    </w:r>
  </w:p>
  <w:p w14:paraId="7A370C8A" w14:textId="77777777" w:rsidR="00F353CE" w:rsidRDefault="00F353CE" w:rsidP="00F353C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548BB"/>
    <w:multiLevelType w:val="multilevel"/>
    <w:tmpl w:val="BE682750"/>
    <w:styleLink w:val="JuristischeNummerierung"/>
    <w:lvl w:ilvl="0">
      <w:start w:val="1"/>
      <w:numFmt w:val="upperLetter"/>
      <w:pStyle w:val="berschrift1JurNu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upperRoman"/>
      <w:pStyle w:val="berschrift2JurNum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berschrift3JurNum"/>
      <w:lvlText w:val="%3."/>
      <w:lvlJc w:val="left"/>
      <w:pPr>
        <w:ind w:left="357" w:hanging="357"/>
      </w:pPr>
      <w:rPr>
        <w:rFonts w:hint="default"/>
      </w:rPr>
    </w:lvl>
    <w:lvl w:ilvl="3">
      <w:start w:val="1"/>
      <w:numFmt w:val="lowerLetter"/>
      <w:pStyle w:val="berschrift4JurNum"/>
      <w:lvlText w:val="%4)"/>
      <w:lvlJc w:val="left"/>
      <w:pPr>
        <w:ind w:left="357" w:hanging="357"/>
      </w:pPr>
      <w:rPr>
        <w:rFonts w:hint="default"/>
      </w:rPr>
    </w:lvl>
    <w:lvl w:ilvl="4">
      <w:start w:val="27"/>
      <w:numFmt w:val="lowerLetter"/>
      <w:pStyle w:val="berschrift5JurNum"/>
      <w:lvlText w:val="%5)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berschrift6JurNum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lowerLetter"/>
      <w:pStyle w:val="berschrift7JurNum"/>
      <w:lvlText w:val="(%7)"/>
      <w:lvlJc w:val="left"/>
      <w:pPr>
        <w:ind w:left="357" w:hanging="357"/>
      </w:pPr>
      <w:rPr>
        <w:rFonts w:hint="default"/>
      </w:rPr>
    </w:lvl>
    <w:lvl w:ilvl="7">
      <w:start w:val="27"/>
      <w:numFmt w:val="lowerLetter"/>
      <w:pStyle w:val="berschrift8JurNum"/>
      <w:lvlText w:val="(%8)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pStyle w:val="berschrift9JurNum"/>
      <w:lvlText w:val="%9."/>
      <w:lvlJc w:val="left"/>
      <w:pPr>
        <w:ind w:left="357" w:hanging="357"/>
      </w:pPr>
      <w:rPr>
        <w:rFonts w:hint="default"/>
      </w:rPr>
    </w:lvl>
  </w:abstractNum>
  <w:abstractNum w:abstractNumId="1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43218"/>
    <w:multiLevelType w:val="multilevel"/>
    <w:tmpl w:val="8946D9EA"/>
    <w:lvl w:ilvl="0">
      <w:start w:val="1"/>
      <w:numFmt w:val="upperLetter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2D157A2"/>
    <w:multiLevelType w:val="multilevel"/>
    <w:tmpl w:val="B49E9590"/>
    <w:lvl w:ilvl="0">
      <w:start w:val="1"/>
      <w:numFmt w:val="decimal"/>
      <w:pStyle w:val="berschrift1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pStyle w:val="berschrift4"/>
      <w:isLgl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304" w:hanging="130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74" w:hanging="1474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644" w:hanging="1644"/>
      </w:pPr>
      <w:rPr>
        <w:rFonts w:hint="default"/>
      </w:rPr>
    </w:lvl>
  </w:abstractNum>
  <w:abstractNum w:abstractNumId="4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D25111"/>
    <w:multiLevelType w:val="hybridMultilevel"/>
    <w:tmpl w:val="E0804CF8"/>
    <w:lvl w:ilvl="0" w:tplc="EEFE2EA6">
      <w:start w:val="1"/>
      <w:numFmt w:val="none"/>
      <w:pStyle w:val="Beweis"/>
      <w:lvlText w:val="Beweis: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1708B8"/>
    <w:multiLevelType w:val="multilevel"/>
    <w:tmpl w:val="BE682750"/>
    <w:numStyleLink w:val="JuristischeNummerierung"/>
  </w:abstractNum>
  <w:abstractNum w:abstractNumId="7" w15:restartNumberingAfterBreak="0">
    <w:nsid w:val="5FC30504"/>
    <w:multiLevelType w:val="hybridMultilevel"/>
    <w:tmpl w:val="5A0600BC"/>
    <w:lvl w:ilvl="0" w:tplc="410A90B4">
      <w:start w:val="1"/>
      <w:numFmt w:val="bullet"/>
      <w:pStyle w:val="AufzhlungBulletPunk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8" w15:restartNumberingAfterBreak="0">
    <w:nsid w:val="62A6556D"/>
    <w:multiLevelType w:val="hybridMultilevel"/>
    <w:tmpl w:val="26947116"/>
    <w:lvl w:ilvl="0" w:tplc="06A07CC6">
      <w:start w:val="1"/>
      <w:numFmt w:val="bullet"/>
      <w:pStyle w:val="AufzhlungStrich"/>
      <w:lvlText w:val="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9" w15:restartNumberingAfterBreak="0">
    <w:nsid w:val="70D30C35"/>
    <w:multiLevelType w:val="multilevel"/>
    <w:tmpl w:val="412A56FE"/>
    <w:lvl w:ilvl="0">
      <w:start w:val="1"/>
      <w:numFmt w:val="upperLetter"/>
      <w:pStyle w:val="VertragAbschnitt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Restart w:val="0"/>
      <w:pStyle w:val="VertragParagraph"/>
      <w:lvlText w:val="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VertragAbsatz"/>
      <w:lvlText w:val="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3EC7E51"/>
    <w:multiLevelType w:val="hybridMultilevel"/>
    <w:tmpl w:val="31F4EDA4"/>
    <w:lvl w:ilvl="0" w:tplc="3E9E97EE">
      <w:start w:val="1"/>
      <w:numFmt w:val="none"/>
      <w:pStyle w:val="Glaubhaftmachung"/>
      <w:lvlText w:val="Glaubhaftmachung:"/>
      <w:lvlJc w:val="left"/>
      <w:pPr>
        <w:tabs>
          <w:tab w:val="num" w:pos="2268"/>
        </w:tabs>
        <w:ind w:left="2268" w:hanging="2268"/>
      </w:pPr>
      <w:rPr>
        <w:rFonts w:ascii="Arial Bold" w:hAnsi="Arial Bold" w:cs="Times New Roman" w:hint="default"/>
        <w:b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03302136">
    <w:abstractNumId w:val="7"/>
  </w:num>
  <w:num w:numId="2" w16cid:durableId="95367232">
    <w:abstractNumId w:val="8"/>
  </w:num>
  <w:num w:numId="3" w16cid:durableId="2087191893">
    <w:abstractNumId w:val="5"/>
  </w:num>
  <w:num w:numId="4" w16cid:durableId="1719091659">
    <w:abstractNumId w:val="10"/>
  </w:num>
  <w:num w:numId="5" w16cid:durableId="749039292">
    <w:abstractNumId w:val="0"/>
  </w:num>
  <w:num w:numId="6" w16cid:durableId="1559364678">
    <w:abstractNumId w:val="3"/>
  </w:num>
  <w:num w:numId="7" w16cid:durableId="476261749">
    <w:abstractNumId w:val="3"/>
  </w:num>
  <w:num w:numId="8" w16cid:durableId="1744982887">
    <w:abstractNumId w:val="3"/>
  </w:num>
  <w:num w:numId="9" w16cid:durableId="154152580">
    <w:abstractNumId w:val="3"/>
  </w:num>
  <w:num w:numId="10" w16cid:durableId="951085473">
    <w:abstractNumId w:val="3"/>
  </w:num>
  <w:num w:numId="11" w16cid:durableId="1396313562">
    <w:abstractNumId w:val="3"/>
  </w:num>
  <w:num w:numId="12" w16cid:durableId="638073731">
    <w:abstractNumId w:val="6"/>
  </w:num>
  <w:num w:numId="13" w16cid:durableId="341854625">
    <w:abstractNumId w:val="6"/>
  </w:num>
  <w:num w:numId="14" w16cid:durableId="67845155">
    <w:abstractNumId w:val="6"/>
  </w:num>
  <w:num w:numId="15" w16cid:durableId="594896842">
    <w:abstractNumId w:val="6"/>
  </w:num>
  <w:num w:numId="16" w16cid:durableId="257906785">
    <w:abstractNumId w:val="6"/>
  </w:num>
  <w:num w:numId="17" w16cid:durableId="1523397940">
    <w:abstractNumId w:val="6"/>
  </w:num>
  <w:num w:numId="18" w16cid:durableId="1508323445">
    <w:abstractNumId w:val="6"/>
  </w:num>
  <w:num w:numId="19" w16cid:durableId="931816638">
    <w:abstractNumId w:val="6"/>
  </w:num>
  <w:num w:numId="20" w16cid:durableId="679550729">
    <w:abstractNumId w:val="6"/>
  </w:num>
  <w:num w:numId="21" w16cid:durableId="98526165">
    <w:abstractNumId w:val="2"/>
  </w:num>
  <w:num w:numId="22" w16cid:durableId="1866869220">
    <w:abstractNumId w:val="2"/>
  </w:num>
  <w:num w:numId="23" w16cid:durableId="1513450689">
    <w:abstractNumId w:val="2"/>
  </w:num>
  <w:num w:numId="24" w16cid:durableId="669722712">
    <w:abstractNumId w:val="9"/>
  </w:num>
  <w:num w:numId="25" w16cid:durableId="1805544889">
    <w:abstractNumId w:val="9"/>
  </w:num>
  <w:num w:numId="26" w16cid:durableId="1182819171">
    <w:abstractNumId w:val="9"/>
  </w:num>
  <w:num w:numId="27" w16cid:durableId="2069567520">
    <w:abstractNumId w:val="9"/>
  </w:num>
  <w:num w:numId="28" w16cid:durableId="1963608424">
    <w:abstractNumId w:val="9"/>
  </w:num>
  <w:num w:numId="29" w16cid:durableId="771583755">
    <w:abstractNumId w:val="9"/>
  </w:num>
  <w:num w:numId="30" w16cid:durableId="111557670">
    <w:abstractNumId w:val="9"/>
  </w:num>
  <w:num w:numId="31" w16cid:durableId="1806238147">
    <w:abstractNumId w:val="9"/>
  </w:num>
  <w:num w:numId="32" w16cid:durableId="748229882">
    <w:abstractNumId w:val="9"/>
  </w:num>
  <w:num w:numId="33" w16cid:durableId="1326973846">
    <w:abstractNumId w:val="1"/>
  </w:num>
  <w:num w:numId="34" w16cid:durableId="20191882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nNoText" w:val="FoMa"/>
    <w:docVar w:name="DocumentNr" w:val="0.3"/>
  </w:docVars>
  <w:rsids>
    <w:rsidRoot w:val="004128E1"/>
    <w:rsid w:val="000169AE"/>
    <w:rsid w:val="00033BB4"/>
    <w:rsid w:val="00071E8F"/>
    <w:rsid w:val="00087C4F"/>
    <w:rsid w:val="00090873"/>
    <w:rsid w:val="000A29EC"/>
    <w:rsid w:val="000A3EC6"/>
    <w:rsid w:val="00116018"/>
    <w:rsid w:val="00116FBD"/>
    <w:rsid w:val="0012448C"/>
    <w:rsid w:val="001428CF"/>
    <w:rsid w:val="001464A4"/>
    <w:rsid w:val="0015592E"/>
    <w:rsid w:val="001A1C23"/>
    <w:rsid w:val="001B154C"/>
    <w:rsid w:val="001D0920"/>
    <w:rsid w:val="001E1767"/>
    <w:rsid w:val="001E621D"/>
    <w:rsid w:val="001F1A58"/>
    <w:rsid w:val="0020765F"/>
    <w:rsid w:val="00213A83"/>
    <w:rsid w:val="00215341"/>
    <w:rsid w:val="0022506A"/>
    <w:rsid w:val="00235710"/>
    <w:rsid w:val="002438A8"/>
    <w:rsid w:val="00286917"/>
    <w:rsid w:val="002907CC"/>
    <w:rsid w:val="002A171F"/>
    <w:rsid w:val="002F16C4"/>
    <w:rsid w:val="00310139"/>
    <w:rsid w:val="00310604"/>
    <w:rsid w:val="00335087"/>
    <w:rsid w:val="00340697"/>
    <w:rsid w:val="00344915"/>
    <w:rsid w:val="00350B6C"/>
    <w:rsid w:val="0035722E"/>
    <w:rsid w:val="00396DEC"/>
    <w:rsid w:val="003D357A"/>
    <w:rsid w:val="004128E1"/>
    <w:rsid w:val="00414B2B"/>
    <w:rsid w:val="004439BF"/>
    <w:rsid w:val="00496DBD"/>
    <w:rsid w:val="004A22DF"/>
    <w:rsid w:val="004D0880"/>
    <w:rsid w:val="004F1EA7"/>
    <w:rsid w:val="004F2312"/>
    <w:rsid w:val="004F5D5B"/>
    <w:rsid w:val="00515AA0"/>
    <w:rsid w:val="00516869"/>
    <w:rsid w:val="00541905"/>
    <w:rsid w:val="005630C5"/>
    <w:rsid w:val="005669D8"/>
    <w:rsid w:val="00573C3F"/>
    <w:rsid w:val="00580AF8"/>
    <w:rsid w:val="00587FCE"/>
    <w:rsid w:val="005976EA"/>
    <w:rsid w:val="005A0586"/>
    <w:rsid w:val="005B4C23"/>
    <w:rsid w:val="005F03A2"/>
    <w:rsid w:val="005F63A9"/>
    <w:rsid w:val="005F6681"/>
    <w:rsid w:val="00614FBC"/>
    <w:rsid w:val="00673274"/>
    <w:rsid w:val="006C02AF"/>
    <w:rsid w:val="006C5ABF"/>
    <w:rsid w:val="006F140B"/>
    <w:rsid w:val="006F5B4A"/>
    <w:rsid w:val="00731118"/>
    <w:rsid w:val="00734669"/>
    <w:rsid w:val="00743EC4"/>
    <w:rsid w:val="007C3796"/>
    <w:rsid w:val="007C7228"/>
    <w:rsid w:val="007D049C"/>
    <w:rsid w:val="007D380C"/>
    <w:rsid w:val="007E5103"/>
    <w:rsid w:val="00827D76"/>
    <w:rsid w:val="00837775"/>
    <w:rsid w:val="00883443"/>
    <w:rsid w:val="008906C5"/>
    <w:rsid w:val="00890ACC"/>
    <w:rsid w:val="008E765B"/>
    <w:rsid w:val="008F204D"/>
    <w:rsid w:val="00926CD4"/>
    <w:rsid w:val="009560B4"/>
    <w:rsid w:val="009765D9"/>
    <w:rsid w:val="009B40B9"/>
    <w:rsid w:val="009C7B4D"/>
    <w:rsid w:val="009D6243"/>
    <w:rsid w:val="009F4CFE"/>
    <w:rsid w:val="00A45B3B"/>
    <w:rsid w:val="00AA0CDB"/>
    <w:rsid w:val="00AA3855"/>
    <w:rsid w:val="00AA7EE5"/>
    <w:rsid w:val="00AB24F9"/>
    <w:rsid w:val="00AB7A3B"/>
    <w:rsid w:val="00AC36AA"/>
    <w:rsid w:val="00AD4794"/>
    <w:rsid w:val="00B51B0A"/>
    <w:rsid w:val="00B548EB"/>
    <w:rsid w:val="00BA5DF1"/>
    <w:rsid w:val="00BB42EB"/>
    <w:rsid w:val="00BD4E0A"/>
    <w:rsid w:val="00C1755F"/>
    <w:rsid w:val="00C33E04"/>
    <w:rsid w:val="00C43620"/>
    <w:rsid w:val="00C73A21"/>
    <w:rsid w:val="00C91A87"/>
    <w:rsid w:val="00CA4507"/>
    <w:rsid w:val="00CD4A99"/>
    <w:rsid w:val="00CD5639"/>
    <w:rsid w:val="00CE52F7"/>
    <w:rsid w:val="00D15F2D"/>
    <w:rsid w:val="00D22433"/>
    <w:rsid w:val="00D338A5"/>
    <w:rsid w:val="00D500B6"/>
    <w:rsid w:val="00DB1A33"/>
    <w:rsid w:val="00DB61DA"/>
    <w:rsid w:val="00DC1F0F"/>
    <w:rsid w:val="00DD2DE2"/>
    <w:rsid w:val="00E039AD"/>
    <w:rsid w:val="00E4138C"/>
    <w:rsid w:val="00E42329"/>
    <w:rsid w:val="00E5033A"/>
    <w:rsid w:val="00EB0B07"/>
    <w:rsid w:val="00EB1018"/>
    <w:rsid w:val="00EB4C3B"/>
    <w:rsid w:val="00EC1527"/>
    <w:rsid w:val="00ED4CAA"/>
    <w:rsid w:val="00F03AB1"/>
    <w:rsid w:val="00F353CE"/>
    <w:rsid w:val="00F645C2"/>
    <w:rsid w:val="00F7571B"/>
    <w:rsid w:val="00F77CD3"/>
    <w:rsid w:val="00FA3B60"/>
    <w:rsid w:val="00FC2CF0"/>
    <w:rsid w:val="00FC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7465B9"/>
  <w15:chartTrackingRefBased/>
  <w15:docId w15:val="{94EE669E-77F8-450D-8D8E-A281D442F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7" w:unhideWhenUsed="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F353CE"/>
    <w:pPr>
      <w:spacing w:before="120" w:after="60" w:line="276" w:lineRule="auto"/>
      <w:ind w:firstLine="567"/>
      <w:jc w:val="both"/>
    </w:pPr>
    <w:rPr>
      <w:rFonts w:cstheme="minorBidi"/>
      <w:szCs w:val="22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890ACC"/>
    <w:pPr>
      <w:keepNext/>
      <w:keepLines/>
      <w:numPr>
        <w:numId w:val="11"/>
      </w:numPr>
      <w:spacing w:after="160"/>
      <w:ind w:left="794" w:hanging="794"/>
      <w:jc w:val="left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890ACC"/>
    <w:pPr>
      <w:keepNext/>
      <w:keepLines/>
      <w:numPr>
        <w:ilvl w:val="1"/>
        <w:numId w:val="11"/>
      </w:numPr>
      <w:spacing w:after="16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890ACC"/>
    <w:pPr>
      <w:keepNext/>
      <w:keepLines/>
      <w:numPr>
        <w:ilvl w:val="2"/>
        <w:numId w:val="11"/>
      </w:numPr>
      <w:spacing w:after="160"/>
      <w:outlineLvl w:val="2"/>
    </w:pPr>
    <w:rPr>
      <w:b/>
    </w:rPr>
  </w:style>
  <w:style w:type="paragraph" w:styleId="berschrift4">
    <w:name w:val="heading 4"/>
    <w:basedOn w:val="berschrift3"/>
    <w:next w:val="Standard"/>
    <w:link w:val="berschrift4Zchn"/>
    <w:uiPriority w:val="1"/>
    <w:qFormat/>
    <w:rsid w:val="00890ACC"/>
    <w:pPr>
      <w:numPr>
        <w:ilvl w:val="3"/>
      </w:numPr>
      <w:outlineLvl w:val="3"/>
    </w:pPr>
    <w:rPr>
      <w:rFonts w:eastAsiaTheme="majorEastAsia" w:cstheme="majorBidi"/>
      <w:szCs w:val="32"/>
    </w:rPr>
  </w:style>
  <w:style w:type="paragraph" w:styleId="berschrift5">
    <w:name w:val="heading 5"/>
    <w:basedOn w:val="berschrift4"/>
    <w:next w:val="Standard"/>
    <w:link w:val="berschrift5Zchn"/>
    <w:uiPriority w:val="1"/>
    <w:qFormat/>
    <w:rsid w:val="00890ACC"/>
    <w:pPr>
      <w:numPr>
        <w:ilvl w:val="4"/>
      </w:numPr>
      <w:outlineLvl w:val="4"/>
    </w:pPr>
  </w:style>
  <w:style w:type="paragraph" w:styleId="berschrift6">
    <w:name w:val="heading 6"/>
    <w:basedOn w:val="berschrift5"/>
    <w:next w:val="Standard"/>
    <w:link w:val="berschrift6Zchn"/>
    <w:uiPriority w:val="1"/>
    <w:qFormat/>
    <w:rsid w:val="00890ACC"/>
    <w:pPr>
      <w:numPr>
        <w:ilvl w:val="5"/>
      </w:numPr>
      <w:outlineLvl w:val="5"/>
    </w:pPr>
  </w:style>
  <w:style w:type="paragraph" w:styleId="berschrift7">
    <w:name w:val="heading 7"/>
    <w:basedOn w:val="berschrift6"/>
    <w:next w:val="Standard"/>
    <w:link w:val="berschrift7Zchn"/>
    <w:uiPriority w:val="1"/>
    <w:qFormat/>
    <w:rsid w:val="001A1C23"/>
    <w:pPr>
      <w:numPr>
        <w:ilvl w:val="6"/>
      </w:numPr>
      <w:outlineLvl w:val="6"/>
    </w:pPr>
  </w:style>
  <w:style w:type="paragraph" w:styleId="berschrift8">
    <w:name w:val="heading 8"/>
    <w:basedOn w:val="berschrift6"/>
    <w:next w:val="Standard"/>
    <w:link w:val="berschrift8Zchn"/>
    <w:uiPriority w:val="1"/>
    <w:qFormat/>
    <w:rsid w:val="00890ACC"/>
    <w:pPr>
      <w:numPr>
        <w:ilvl w:val="7"/>
      </w:numPr>
      <w:outlineLvl w:val="7"/>
    </w:pPr>
  </w:style>
  <w:style w:type="paragraph" w:styleId="berschrift9">
    <w:name w:val="heading 9"/>
    <w:basedOn w:val="berschrift6"/>
    <w:next w:val="Standard"/>
    <w:link w:val="berschrift9Zchn"/>
    <w:uiPriority w:val="1"/>
    <w:qFormat/>
    <w:rsid w:val="00890ACC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rechnung">
    <w:name w:val="Abrechnung"/>
    <w:uiPriority w:val="6"/>
    <w:rsid w:val="00D500B6"/>
    <w:pPr>
      <w:tabs>
        <w:tab w:val="right" w:pos="6804"/>
        <w:tab w:val="right" w:pos="9072"/>
      </w:tabs>
      <w:spacing w:after="0" w:line="240" w:lineRule="atLeast"/>
    </w:pPr>
    <w:rPr>
      <w:rFonts w:eastAsia="Times New Roman"/>
      <w:lang w:eastAsia="de-DE"/>
    </w:rPr>
  </w:style>
  <w:style w:type="paragraph" w:customStyle="1" w:styleId="Adresse">
    <w:name w:val="Adresse"/>
    <w:uiPriority w:val="6"/>
    <w:rsid w:val="00D500B6"/>
    <w:pPr>
      <w:spacing w:after="0" w:line="240" w:lineRule="atLeast"/>
    </w:pPr>
    <w:rPr>
      <w:rFonts w:eastAsia="Times New Roman"/>
      <w:lang w:eastAsia="de-DE"/>
    </w:rPr>
  </w:style>
  <w:style w:type="paragraph" w:styleId="Anrede">
    <w:name w:val="Salutation"/>
    <w:basedOn w:val="Standard"/>
    <w:link w:val="AnredeZchn"/>
    <w:uiPriority w:val="6"/>
    <w:rsid w:val="00DB1A33"/>
  </w:style>
  <w:style w:type="character" w:customStyle="1" w:styleId="AnredeZchn">
    <w:name w:val="Anrede Zchn"/>
    <w:basedOn w:val="Absatz-Standardschriftart"/>
    <w:link w:val="Anrede"/>
    <w:uiPriority w:val="6"/>
    <w:rsid w:val="002F16C4"/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Betreff">
    <w:name w:val="Betreff"/>
    <w:uiPriority w:val="3"/>
    <w:rsid w:val="00D500B6"/>
    <w:pPr>
      <w:spacing w:after="0" w:line="240" w:lineRule="auto"/>
    </w:pPr>
    <w:rPr>
      <w:rFonts w:eastAsia="Times New Roman"/>
      <w:b/>
      <w:lang w:eastAsia="de-DE"/>
    </w:rPr>
  </w:style>
  <w:style w:type="paragraph" w:customStyle="1" w:styleId="BK1">
    <w:name w:val="BK1"/>
    <w:uiPriority w:val="6"/>
    <w:rsid w:val="00DB1A33"/>
    <w:pPr>
      <w:spacing w:after="0" w:line="240" w:lineRule="auto"/>
    </w:pPr>
    <w:rPr>
      <w:rFonts w:eastAsia="Times New Roman" w:cs="Arial"/>
      <w:lang w:eastAsia="de-DE"/>
    </w:rPr>
  </w:style>
  <w:style w:type="paragraph" w:customStyle="1" w:styleId="BK2">
    <w:name w:val="BK2"/>
    <w:uiPriority w:val="6"/>
    <w:rsid w:val="00DB1A33"/>
    <w:pPr>
      <w:spacing w:after="0" w:line="240" w:lineRule="auto"/>
    </w:pPr>
    <w:rPr>
      <w:rFonts w:eastAsia="Times New Roman" w:cs="Arial"/>
      <w:sz w:val="16"/>
      <w:lang w:eastAsia="de-DE"/>
    </w:rPr>
  </w:style>
  <w:style w:type="paragraph" w:customStyle="1" w:styleId="BK3">
    <w:name w:val="BK3"/>
    <w:uiPriority w:val="6"/>
    <w:rsid w:val="00DB1A33"/>
    <w:pPr>
      <w:framePr w:w="2268" w:h="2835" w:hRule="exact" w:hSpace="142" w:vSpace="142" w:wrap="around" w:vAnchor="page" w:hAnchor="page" w:x="9922" w:y="3119"/>
      <w:spacing w:after="0" w:line="240" w:lineRule="auto"/>
    </w:pPr>
    <w:rPr>
      <w:rFonts w:eastAsia="Times New Roman" w:cs="Arial"/>
      <w:lang w:eastAsia="de-DE"/>
    </w:rPr>
  </w:style>
  <w:style w:type="paragraph" w:customStyle="1" w:styleId="BK4">
    <w:name w:val="BK4"/>
    <w:uiPriority w:val="6"/>
    <w:rsid w:val="00DB1A33"/>
    <w:pPr>
      <w:spacing w:after="0" w:line="240" w:lineRule="auto"/>
    </w:pPr>
    <w:rPr>
      <w:rFonts w:eastAsia="Times New Roman" w:cs="Arial"/>
      <w:lang w:eastAsia="de-DE"/>
    </w:rPr>
  </w:style>
  <w:style w:type="paragraph" w:customStyle="1" w:styleId="FordAufstellung">
    <w:name w:val="FordAufstellung"/>
    <w:uiPriority w:val="6"/>
    <w:rsid w:val="00DB1A33"/>
    <w:pPr>
      <w:tabs>
        <w:tab w:val="right" w:pos="6804"/>
        <w:tab w:val="right" w:pos="9072"/>
      </w:tabs>
      <w:spacing w:after="0" w:line="240" w:lineRule="atLeast"/>
    </w:pPr>
    <w:rPr>
      <w:rFonts w:eastAsia="Times New Roman"/>
      <w:lang w:eastAsia="de-DE"/>
    </w:rPr>
  </w:style>
  <w:style w:type="paragraph" w:styleId="Funotentext">
    <w:name w:val="footnote text"/>
    <w:basedOn w:val="Standard"/>
    <w:link w:val="FunotentextZchn"/>
    <w:semiHidden/>
    <w:rsid w:val="009765D9"/>
    <w:pPr>
      <w:tabs>
        <w:tab w:val="left" w:pos="1843"/>
        <w:tab w:val="left" w:pos="2552"/>
        <w:tab w:val="left" w:pos="3261"/>
        <w:tab w:val="left" w:pos="3969"/>
        <w:tab w:val="left" w:pos="4678"/>
        <w:tab w:val="left" w:pos="5387"/>
        <w:tab w:val="left" w:pos="6096"/>
        <w:tab w:val="left" w:pos="6804"/>
        <w:tab w:val="left" w:pos="7513"/>
        <w:tab w:val="left" w:pos="8222"/>
        <w:tab w:val="left" w:pos="8931"/>
      </w:tabs>
      <w:spacing w:after="120" w:line="240" w:lineRule="auto"/>
    </w:pPr>
    <w:rPr>
      <w:sz w:val="18"/>
    </w:rPr>
  </w:style>
  <w:style w:type="character" w:customStyle="1" w:styleId="FunotentextZchn">
    <w:name w:val="Fußnotentext Zchn"/>
    <w:basedOn w:val="Absatz-Standardschriftart"/>
    <w:link w:val="Funotentext"/>
    <w:semiHidden/>
    <w:rsid w:val="009765D9"/>
    <w:rPr>
      <w:sz w:val="18"/>
    </w:rPr>
  </w:style>
  <w:style w:type="character" w:styleId="Funotenzeichen">
    <w:name w:val="footnote reference"/>
    <w:semiHidden/>
    <w:rsid w:val="00DB1A33"/>
    <w:rPr>
      <w:position w:val="6"/>
      <w:sz w:val="16"/>
    </w:rPr>
  </w:style>
  <w:style w:type="paragraph" w:styleId="Fuzeile">
    <w:name w:val="footer"/>
    <w:basedOn w:val="Standard"/>
    <w:link w:val="FuzeileZchn"/>
    <w:uiPriority w:val="3"/>
    <w:rsid w:val="00DB1A33"/>
    <w:pPr>
      <w:tabs>
        <w:tab w:val="left" w:pos="1843"/>
        <w:tab w:val="left" w:pos="2552"/>
        <w:tab w:val="left" w:pos="3261"/>
        <w:tab w:val="left" w:pos="3969"/>
        <w:tab w:val="center" w:pos="4320"/>
        <w:tab w:val="left" w:pos="4678"/>
        <w:tab w:val="left" w:pos="5387"/>
        <w:tab w:val="left" w:pos="6096"/>
        <w:tab w:val="left" w:pos="6804"/>
        <w:tab w:val="left" w:pos="7513"/>
        <w:tab w:val="left" w:pos="8222"/>
        <w:tab w:val="left" w:pos="8931"/>
      </w:tabs>
      <w:jc w:val="right"/>
    </w:pPr>
  </w:style>
  <w:style w:type="character" w:customStyle="1" w:styleId="FuzeileZchn">
    <w:name w:val="Fußzeile Zchn"/>
    <w:basedOn w:val="Absatz-Standardschriftart"/>
    <w:link w:val="Fuzeile"/>
    <w:uiPriority w:val="3"/>
    <w:rsid w:val="004F5D5B"/>
    <w:rPr>
      <w:rFonts w:ascii="Arial" w:eastAsia="Times New Roman" w:hAnsi="Arial" w:cs="Times New Roman"/>
      <w:sz w:val="20"/>
      <w:szCs w:val="20"/>
      <w:lang w:eastAsia="de-DE"/>
    </w:rPr>
  </w:style>
  <w:style w:type="paragraph" w:styleId="Kopfzeile">
    <w:name w:val="header"/>
    <w:basedOn w:val="Standard"/>
    <w:link w:val="KopfzeileZchn"/>
    <w:uiPriority w:val="3"/>
    <w:rsid w:val="00CE52F7"/>
    <w:pPr>
      <w:tabs>
        <w:tab w:val="center" w:pos="4819"/>
        <w:tab w:val="right" w:pos="9071"/>
      </w:tabs>
      <w:spacing w:after="0" w:line="240" w:lineRule="auto"/>
      <w:jc w:val="right"/>
    </w:pPr>
  </w:style>
  <w:style w:type="character" w:customStyle="1" w:styleId="KopfzeileZchn">
    <w:name w:val="Kopfzeile Zchn"/>
    <w:basedOn w:val="Absatz-Standardschriftart"/>
    <w:link w:val="Kopfzeile"/>
    <w:uiPriority w:val="3"/>
    <w:rsid w:val="00CE52F7"/>
  </w:style>
  <w:style w:type="paragraph" w:styleId="Makrotext">
    <w:name w:val="macro"/>
    <w:link w:val="MakrotextZchn"/>
    <w:semiHidden/>
    <w:rsid w:val="00DB1A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Times New Roman" w:eastAsia="Times New Roman" w:hAnsi="Times New Roman"/>
      <w:lang w:eastAsia="de-DE"/>
    </w:rPr>
  </w:style>
  <w:style w:type="character" w:customStyle="1" w:styleId="MakrotextZchn">
    <w:name w:val="Makrotext Zchn"/>
    <w:basedOn w:val="Absatz-Standardschriftart"/>
    <w:link w:val="Makrotext"/>
    <w:semiHidden/>
    <w:rsid w:val="00DB1A33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Seitenzahl">
    <w:name w:val="page number"/>
    <w:basedOn w:val="Absatz-Standardschriftart"/>
    <w:uiPriority w:val="2"/>
    <w:rsid w:val="00DB1A33"/>
  </w:style>
  <w:style w:type="paragraph" w:styleId="Standardeinzug">
    <w:name w:val="Normal Indent"/>
    <w:basedOn w:val="Standard"/>
    <w:uiPriority w:val="7"/>
    <w:rsid w:val="00DB1A33"/>
    <w:pPr>
      <w:ind w:left="708"/>
    </w:pPr>
  </w:style>
  <w:style w:type="character" w:customStyle="1" w:styleId="berschrift1Zchn">
    <w:name w:val="Überschrift 1 Zchn"/>
    <w:basedOn w:val="Absatz-Standardschriftart"/>
    <w:link w:val="berschrift1"/>
    <w:uiPriority w:val="1"/>
    <w:rsid w:val="002F16C4"/>
    <w:rPr>
      <w:rFonts w:ascii="Arial" w:eastAsia="Times New Roman" w:hAnsi="Arial" w:cs="Times New Roman"/>
      <w:b/>
      <w:sz w:val="20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2F16C4"/>
    <w:rPr>
      <w:rFonts w:ascii="Arial" w:eastAsia="Times New Roman" w:hAnsi="Arial" w:cs="Times New Roman"/>
      <w:b/>
      <w:sz w:val="20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2F16C4"/>
    <w:rPr>
      <w:rFonts w:ascii="Arial" w:eastAsia="Times New Roman" w:hAnsi="Arial" w:cs="Times New Roman"/>
      <w:b/>
      <w:sz w:val="20"/>
      <w:szCs w:val="20"/>
      <w:lang w:eastAsia="de-DE"/>
    </w:rPr>
  </w:style>
  <w:style w:type="paragraph" w:customStyle="1" w:styleId="AufzhlungBulletPunkt">
    <w:name w:val="AufzählungBulletPunkt"/>
    <w:basedOn w:val="Standard"/>
    <w:uiPriority w:val="2"/>
    <w:qFormat/>
    <w:rsid w:val="001A1C23"/>
    <w:pPr>
      <w:numPr>
        <w:numId w:val="1"/>
      </w:numPr>
    </w:pPr>
    <w:rPr>
      <w:szCs w:val="24"/>
    </w:rPr>
  </w:style>
  <w:style w:type="paragraph" w:customStyle="1" w:styleId="AufzhlungStrich">
    <w:name w:val="AufzählungStrich"/>
    <w:basedOn w:val="Standard"/>
    <w:uiPriority w:val="2"/>
    <w:qFormat/>
    <w:rsid w:val="001A1C23"/>
    <w:pPr>
      <w:numPr>
        <w:numId w:val="2"/>
      </w:numPr>
    </w:pPr>
    <w:rPr>
      <w:szCs w:val="24"/>
    </w:rPr>
  </w:style>
  <w:style w:type="paragraph" w:customStyle="1" w:styleId="Beweis">
    <w:name w:val="Beweis"/>
    <w:basedOn w:val="Standard"/>
    <w:next w:val="Standard"/>
    <w:uiPriority w:val="2"/>
    <w:rsid w:val="002F16C4"/>
    <w:pPr>
      <w:numPr>
        <w:numId w:val="3"/>
      </w:numPr>
      <w:suppressLineNumbers/>
      <w:tabs>
        <w:tab w:val="left" w:pos="1418"/>
      </w:tabs>
    </w:pPr>
    <w:rPr>
      <w:kern w:val="22"/>
      <w:szCs w:val="24"/>
    </w:rPr>
  </w:style>
  <w:style w:type="paragraph" w:customStyle="1" w:styleId="DokumentTitel">
    <w:name w:val="DokumentTitel"/>
    <w:basedOn w:val="Standard"/>
    <w:next w:val="Standard"/>
    <w:uiPriority w:val="3"/>
    <w:qFormat/>
    <w:rsid w:val="001A1C23"/>
    <w:pPr>
      <w:spacing w:before="360" w:after="480"/>
    </w:pPr>
    <w:rPr>
      <w:b/>
      <w:sz w:val="32"/>
      <w:szCs w:val="24"/>
    </w:rPr>
  </w:style>
  <w:style w:type="paragraph" w:customStyle="1" w:styleId="DokumentUntertitel">
    <w:name w:val="DokumentUntertitel"/>
    <w:basedOn w:val="DokumentTitel"/>
    <w:uiPriority w:val="3"/>
    <w:qFormat/>
    <w:rsid w:val="001A1C23"/>
    <w:pPr>
      <w:spacing w:after="840"/>
    </w:pPr>
    <w:rPr>
      <w:sz w:val="24"/>
    </w:rPr>
  </w:style>
  <w:style w:type="paragraph" w:customStyle="1" w:styleId="Einzug">
    <w:name w:val="Einzug"/>
    <w:basedOn w:val="Standard"/>
    <w:uiPriority w:val="2"/>
    <w:qFormat/>
    <w:rsid w:val="001A1C23"/>
    <w:pPr>
      <w:ind w:left="794"/>
    </w:pPr>
    <w:rPr>
      <w:szCs w:val="24"/>
    </w:rPr>
  </w:style>
  <w:style w:type="paragraph" w:customStyle="1" w:styleId="Glaubhaftmachung">
    <w:name w:val="Glaubhaftmachung"/>
    <w:basedOn w:val="Standard"/>
    <w:next w:val="Standard"/>
    <w:uiPriority w:val="2"/>
    <w:rsid w:val="001A1C23"/>
    <w:pPr>
      <w:numPr>
        <w:numId w:val="4"/>
      </w:numPr>
      <w:tabs>
        <w:tab w:val="left" w:pos="2552"/>
      </w:tabs>
    </w:pPr>
    <w:rPr>
      <w:kern w:val="22"/>
      <w:szCs w:val="24"/>
    </w:rPr>
  </w:style>
  <w:style w:type="numbering" w:customStyle="1" w:styleId="JuristischeNummerierung">
    <w:name w:val="JuristischeNummerierung"/>
    <w:uiPriority w:val="99"/>
    <w:rsid w:val="001A1C23"/>
    <w:pPr>
      <w:numPr>
        <w:numId w:val="5"/>
      </w:numPr>
    </w:pPr>
  </w:style>
  <w:style w:type="paragraph" w:styleId="Listenabsatz">
    <w:name w:val="List Paragraph"/>
    <w:basedOn w:val="Standard"/>
    <w:uiPriority w:val="34"/>
    <w:qFormat/>
    <w:rsid w:val="001A1C23"/>
    <w:pPr>
      <w:ind w:left="720"/>
      <w:contextualSpacing/>
    </w:pPr>
    <w:rPr>
      <w:szCs w:val="24"/>
    </w:rPr>
  </w:style>
  <w:style w:type="paragraph" w:customStyle="1" w:styleId="StandardmitEinzug">
    <w:name w:val="Standard mit Einzug"/>
    <w:basedOn w:val="Standard"/>
    <w:uiPriority w:val="3"/>
    <w:qFormat/>
    <w:rsid w:val="001A1C23"/>
    <w:pPr>
      <w:ind w:left="794"/>
    </w:pPr>
    <w:rPr>
      <w:szCs w:val="24"/>
    </w:rPr>
  </w:style>
  <w:style w:type="table" w:styleId="TabelleListe2">
    <w:name w:val="Table List 2"/>
    <w:basedOn w:val="NormaleTabelle"/>
    <w:uiPriority w:val="99"/>
    <w:semiHidden/>
    <w:unhideWhenUsed/>
    <w:rsid w:val="001A1C23"/>
    <w:pPr>
      <w:spacing w:after="270" w:line="270" w:lineRule="exact"/>
      <w:jc w:val="both"/>
    </w:pPr>
    <w:rPr>
      <w:sz w:val="24"/>
      <w:szCs w:val="24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band1Horz">
      <w:rPr>
        <w:color w:val="auto"/>
      </w:rPr>
      <w:tblPr/>
      <w:tcPr>
        <w:shd w:val="pct20" w:color="00FF00" w:fill="FFFFFF"/>
      </w:tc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character" w:customStyle="1" w:styleId="berschrift4Zchn">
    <w:name w:val="Überschrift 4 Zchn"/>
    <w:basedOn w:val="Absatz-Standardschriftart"/>
    <w:link w:val="berschrift4"/>
    <w:uiPriority w:val="1"/>
    <w:rsid w:val="002F16C4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5Zchn">
    <w:name w:val="Überschrift 5 Zchn"/>
    <w:basedOn w:val="Absatz-Standardschriftart"/>
    <w:link w:val="berschrift5"/>
    <w:uiPriority w:val="1"/>
    <w:rsid w:val="002F16C4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6Zchn">
    <w:name w:val="Überschrift 6 Zchn"/>
    <w:basedOn w:val="Absatz-Standardschriftart"/>
    <w:link w:val="berschrift6"/>
    <w:uiPriority w:val="1"/>
    <w:rsid w:val="002F16C4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7Zchn">
    <w:name w:val="Überschrift 7 Zchn"/>
    <w:basedOn w:val="Absatz-Standardschriftart"/>
    <w:link w:val="berschrift7"/>
    <w:uiPriority w:val="1"/>
    <w:rsid w:val="002F16C4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8Zchn">
    <w:name w:val="Überschrift 8 Zchn"/>
    <w:basedOn w:val="Absatz-Standardschriftart"/>
    <w:link w:val="berschrift8"/>
    <w:uiPriority w:val="1"/>
    <w:rsid w:val="002F16C4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9Zchn">
    <w:name w:val="Überschrift 9 Zchn"/>
    <w:basedOn w:val="Absatz-Standardschriftart"/>
    <w:link w:val="berschrift9"/>
    <w:uiPriority w:val="1"/>
    <w:rsid w:val="002F16C4"/>
    <w:rPr>
      <w:rFonts w:ascii="Arial" w:eastAsiaTheme="majorEastAsia" w:hAnsi="Arial" w:cstheme="majorBidi"/>
      <w:b/>
      <w:sz w:val="20"/>
      <w:szCs w:val="32"/>
    </w:rPr>
  </w:style>
  <w:style w:type="paragraph" w:customStyle="1" w:styleId="berschrift1JurNum">
    <w:name w:val="Überschrift_1_JurNum"/>
    <w:basedOn w:val="berschrift1"/>
    <w:uiPriority w:val="8"/>
    <w:qFormat/>
    <w:rsid w:val="001A1C23"/>
    <w:pPr>
      <w:numPr>
        <w:numId w:val="20"/>
      </w:numPr>
    </w:pPr>
    <w:rPr>
      <w:rFonts w:eastAsiaTheme="majorEastAsia" w:cstheme="majorBidi"/>
      <w:szCs w:val="32"/>
    </w:rPr>
  </w:style>
  <w:style w:type="paragraph" w:customStyle="1" w:styleId="berschrift2JurNum">
    <w:name w:val="Überschrift_2_JurNum"/>
    <w:basedOn w:val="berschrift2"/>
    <w:uiPriority w:val="8"/>
    <w:qFormat/>
    <w:rsid w:val="001A1C23"/>
    <w:pPr>
      <w:numPr>
        <w:numId w:val="20"/>
      </w:numPr>
    </w:pPr>
    <w:rPr>
      <w:rFonts w:eastAsiaTheme="majorEastAsia" w:cstheme="majorBidi"/>
      <w:szCs w:val="26"/>
    </w:rPr>
  </w:style>
  <w:style w:type="paragraph" w:customStyle="1" w:styleId="berschrift3JurNum">
    <w:name w:val="Überschrift_3_JurNum"/>
    <w:basedOn w:val="berschrift3"/>
    <w:uiPriority w:val="8"/>
    <w:qFormat/>
    <w:rsid w:val="001A1C23"/>
    <w:pPr>
      <w:numPr>
        <w:numId w:val="20"/>
      </w:numPr>
    </w:pPr>
    <w:rPr>
      <w:rFonts w:eastAsiaTheme="majorEastAsia" w:cstheme="majorBidi"/>
      <w:szCs w:val="32"/>
    </w:rPr>
  </w:style>
  <w:style w:type="paragraph" w:customStyle="1" w:styleId="berschrift4JurNum">
    <w:name w:val="Überschrift_4_JurNum"/>
    <w:basedOn w:val="berschrift4"/>
    <w:uiPriority w:val="8"/>
    <w:qFormat/>
    <w:rsid w:val="001A1C23"/>
    <w:pPr>
      <w:numPr>
        <w:numId w:val="20"/>
      </w:numPr>
    </w:pPr>
  </w:style>
  <w:style w:type="paragraph" w:customStyle="1" w:styleId="berschrift5JurNum">
    <w:name w:val="Überschrift_5_JurNum"/>
    <w:basedOn w:val="berschrift5"/>
    <w:uiPriority w:val="8"/>
    <w:qFormat/>
    <w:rsid w:val="001A1C23"/>
    <w:pPr>
      <w:numPr>
        <w:numId w:val="20"/>
      </w:numPr>
    </w:pPr>
  </w:style>
  <w:style w:type="paragraph" w:customStyle="1" w:styleId="berschrift6JurNum">
    <w:name w:val="Überschrift_6_JurNum"/>
    <w:basedOn w:val="berschrift6"/>
    <w:uiPriority w:val="8"/>
    <w:qFormat/>
    <w:rsid w:val="001A1C23"/>
    <w:pPr>
      <w:numPr>
        <w:numId w:val="20"/>
      </w:numPr>
    </w:pPr>
  </w:style>
  <w:style w:type="paragraph" w:customStyle="1" w:styleId="berschrift7JurNum">
    <w:name w:val="Überschrift_7_JurNum"/>
    <w:basedOn w:val="berschrift7"/>
    <w:uiPriority w:val="8"/>
    <w:qFormat/>
    <w:rsid w:val="001A1C23"/>
    <w:pPr>
      <w:numPr>
        <w:numId w:val="20"/>
      </w:numPr>
    </w:pPr>
  </w:style>
  <w:style w:type="paragraph" w:customStyle="1" w:styleId="berschrift8JurNum">
    <w:name w:val="Überschrift_8_JurNum"/>
    <w:basedOn w:val="berschrift8"/>
    <w:uiPriority w:val="8"/>
    <w:qFormat/>
    <w:rsid w:val="001A1C23"/>
    <w:pPr>
      <w:numPr>
        <w:numId w:val="20"/>
      </w:numPr>
    </w:pPr>
  </w:style>
  <w:style w:type="paragraph" w:customStyle="1" w:styleId="berschrift9JurNum">
    <w:name w:val="Überschrift_9_JurNum"/>
    <w:basedOn w:val="berschrift9"/>
    <w:uiPriority w:val="8"/>
    <w:qFormat/>
    <w:rsid w:val="001A1C23"/>
    <w:pPr>
      <w:numPr>
        <w:numId w:val="20"/>
      </w:numPr>
    </w:pPr>
  </w:style>
  <w:style w:type="paragraph" w:styleId="Zitat">
    <w:name w:val="Quote"/>
    <w:basedOn w:val="Standard"/>
    <w:next w:val="Standard"/>
    <w:link w:val="ZitatZchn"/>
    <w:uiPriority w:val="29"/>
    <w:qFormat/>
    <w:rsid w:val="001A1C23"/>
    <w:pPr>
      <w:adjustRightInd w:val="0"/>
      <w:ind w:left="794"/>
    </w:pPr>
    <w:rPr>
      <w:i/>
      <w:iCs/>
      <w:color w:val="404040" w:themeColor="text1" w:themeTint="BF"/>
      <w:szCs w:val="24"/>
    </w:rPr>
  </w:style>
  <w:style w:type="character" w:customStyle="1" w:styleId="ZitatZchn">
    <w:name w:val="Zitat Zchn"/>
    <w:basedOn w:val="Absatz-Standardschriftart"/>
    <w:link w:val="Zitat"/>
    <w:uiPriority w:val="29"/>
    <w:rsid w:val="001A1C23"/>
    <w:rPr>
      <w:rFonts w:ascii="Arial" w:hAnsi="Arial"/>
      <w:i/>
      <w:iCs/>
      <w:color w:val="404040" w:themeColor="text1" w:themeTint="BF"/>
      <w:sz w:val="20"/>
      <w:szCs w:val="24"/>
    </w:rPr>
  </w:style>
  <w:style w:type="paragraph" w:customStyle="1" w:styleId="Standard-EinfacherZeilenabstand">
    <w:name w:val="Standard-EinfacherZeilenabstand"/>
    <w:basedOn w:val="Standard"/>
    <w:qFormat/>
    <w:rsid w:val="00EB1018"/>
    <w:pPr>
      <w:spacing w:after="0" w:line="240" w:lineRule="auto"/>
    </w:pPr>
  </w:style>
  <w:style w:type="paragraph" w:customStyle="1" w:styleId="VertragAbsatz">
    <w:name w:val="VertragAbsatz"/>
    <w:basedOn w:val="VertragParagraph"/>
    <w:qFormat/>
    <w:rsid w:val="001428CF"/>
    <w:pPr>
      <w:keepNext w:val="0"/>
      <w:numPr>
        <w:ilvl w:val="2"/>
      </w:numPr>
      <w:spacing w:before="0" w:after="270"/>
      <w:outlineLvl w:val="9"/>
    </w:pPr>
    <w:rPr>
      <w:b w:val="0"/>
    </w:rPr>
  </w:style>
  <w:style w:type="paragraph" w:customStyle="1" w:styleId="VertragAbschnitt">
    <w:name w:val="VertragAbschnitt"/>
    <w:basedOn w:val="Standard"/>
    <w:next w:val="VertragParagraph"/>
    <w:qFormat/>
    <w:rsid w:val="001428CF"/>
    <w:pPr>
      <w:keepNext/>
      <w:keepLines/>
      <w:numPr>
        <w:numId w:val="32"/>
      </w:numPr>
      <w:spacing w:before="600" w:after="360"/>
      <w:outlineLvl w:val="0"/>
    </w:pPr>
    <w:rPr>
      <w:b/>
      <w:szCs w:val="24"/>
    </w:rPr>
  </w:style>
  <w:style w:type="paragraph" w:customStyle="1" w:styleId="VertragParagraph">
    <w:name w:val="VertragParagraph"/>
    <w:basedOn w:val="VertragAbschnitt"/>
    <w:next w:val="VertragAbsatz"/>
    <w:qFormat/>
    <w:rsid w:val="00C43620"/>
    <w:pPr>
      <w:numPr>
        <w:ilvl w:val="1"/>
      </w:numPr>
      <w:spacing w:before="480" w:after="200"/>
      <w:outlineLvl w:val="1"/>
    </w:pPr>
  </w:style>
  <w:style w:type="table" w:styleId="Tabellenraster">
    <w:name w:val="Table Grid"/>
    <w:basedOn w:val="NormaleTabelle"/>
    <w:uiPriority w:val="59"/>
    <w:rsid w:val="00F353CE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F353CE"/>
    <w:pPr>
      <w:spacing w:before="120" w:after="60" w:line="276" w:lineRule="auto"/>
      <w:jc w:val="both"/>
    </w:pPr>
    <w:rPr>
      <w:rFonts w:cstheme="minorBidi"/>
      <w:szCs w:val="22"/>
    </w:rPr>
  </w:style>
  <w:style w:type="paragraph" w:styleId="Titel">
    <w:name w:val="Title"/>
    <w:basedOn w:val="Standard"/>
    <w:next w:val="Standard"/>
    <w:link w:val="TitelZchn"/>
    <w:uiPriority w:val="10"/>
    <w:qFormat/>
    <w:rsid w:val="00F353CE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353CE"/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styleId="Platzhaltertext">
    <w:name w:val="Placeholder Text"/>
    <w:basedOn w:val="Absatz-Standardschriftart"/>
    <w:uiPriority w:val="99"/>
    <w:semiHidden/>
    <w:rsid w:val="00F353C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5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AnNoDATA\1\template\WW160\ANNOBLNK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AF172799B604364A26D0F94DDCA37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A4E7E8-4DB6-4A37-99DA-70C2973CD2BC}"/>
      </w:docPartPr>
      <w:docPartBody>
        <w:p w:rsidR="00CA1795" w:rsidRDefault="00FE028B" w:rsidP="00FE028B">
          <w:pPr>
            <w:pStyle w:val="8AF172799B604364A26D0F94DDCA377E"/>
          </w:pPr>
          <w:r w:rsidRPr="00161AF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28B"/>
    <w:rsid w:val="000D4E59"/>
    <w:rsid w:val="00272ADB"/>
    <w:rsid w:val="009F4CFE"/>
    <w:rsid w:val="00AB1825"/>
    <w:rsid w:val="00CA1795"/>
    <w:rsid w:val="00CA4507"/>
    <w:rsid w:val="00FE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E028B"/>
    <w:rPr>
      <w:color w:val="808080"/>
    </w:rPr>
  </w:style>
  <w:style w:type="paragraph" w:customStyle="1" w:styleId="8AF172799B604364A26D0F94DDCA377E">
    <w:name w:val="8AF172799B604364A26D0F94DDCA377E"/>
    <w:rsid w:val="00FE028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EB855-27A6-4035-8B12-9277E641D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ANNOBLNK.DOTX</Template>
  <TotalTime>0</TotalTime>
  <Pages>1</Pages>
  <Words>209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GmbH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EBL</dc:creator>
  <cp:keywords/>
  <dc:description/>
  <cp:lastModifiedBy>Braun, Daniel (Kreis Düren)</cp:lastModifiedBy>
  <cp:revision>51</cp:revision>
  <dcterms:created xsi:type="dcterms:W3CDTF">2022-04-06T16:58:00Z</dcterms:created>
  <dcterms:modified xsi:type="dcterms:W3CDTF">2026-06-05T05:50:00Z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enNr">
    <vt:lpwstr>0.3</vt:lpwstr>
  </property>
  <property fmtid="{D5CDD505-2E9C-101B-9397-08002B2CF9AE}" pid="3" name="DOCID">
    <vt:lpwstr>237739.1</vt:lpwstr>
  </property>
  <property fmtid="{D5CDD505-2E9C-101B-9397-08002B2CF9AE}" pid="4" name="AWO">
    <vt:lpwstr>00007/25</vt:lpwstr>
  </property>
  <property fmtid="{D5CDD505-2E9C-101B-9397-08002B2CF9AE}" pid="5" name="Id">
    <vt:i4>250965</vt:i4>
  </property>
  <property fmtid="{D5CDD505-2E9C-101B-9397-08002B2CF9AE}" pid="6" name="LockGuid">
    <vt:lpwstr>{838a1654-7afe-4c42-befa-d4ce9a9a439b}</vt:lpwstr>
  </property>
  <property fmtid="{D5CDD505-2E9C-101B-9397-08002B2CF9AE}" pid="7" name="tmpGuid">
    <vt:lpwstr>{838a1654-7afe-4c42-befa-d4ce9a9a439b}</vt:lpwstr>
  </property>
  <property fmtid="{D5CDD505-2E9C-101B-9397-08002B2CF9AE}" pid="8" name="Office">
    <vt:lpwstr>BUSINESS</vt:lpwstr>
  </property>
  <property fmtid="{D5CDD505-2E9C-101B-9397-08002B2CF9AE}" pid="9" name="FullFileName">
    <vt:lpwstr>C:\Users\hanna.bahner\Documents\AnNoText\Dokumente\725_Anlage Verpflichtungserklärung NU UA 18.06.205.DOCX</vt:lpwstr>
  </property>
  <property fmtid="{D5CDD505-2E9C-101B-9397-08002B2CF9AE}" pid="10" name="DocumentId">
    <vt:i4>250965</vt:i4>
  </property>
  <property fmtid="{D5CDD505-2E9C-101B-9397-08002B2CF9AE}" pid="11" name="HistoryId">
    <vt:i4>157252</vt:i4>
  </property>
  <property fmtid="{D5CDD505-2E9C-101B-9397-08002B2CF9AE}" pid="12" name="Name">
    <vt:lpwstr>725_Anlage Verpflichtungserklärung NU UA 18.06.205</vt:lpwstr>
  </property>
  <property fmtid="{D5CDD505-2E9C-101B-9397-08002B2CF9AE}" pid="13" name="IsATDocument">
    <vt:i4>1</vt:i4>
  </property>
  <property fmtid="{D5CDD505-2E9C-101B-9397-08002B2CF9AE}" pid="14" name="CaseId">
    <vt:i4>2099</vt:i4>
  </property>
  <property fmtid="{D5CDD505-2E9C-101B-9397-08002B2CF9AE}" pid="15" name="ItemId">
    <vt:i4>297</vt:i4>
  </property>
  <property fmtid="{D5CDD505-2E9C-101B-9397-08002B2CF9AE}" pid="16" name="TemplateId">
    <vt:i4>2</vt:i4>
  </property>
  <property fmtid="{D5CDD505-2E9C-101B-9397-08002B2CF9AE}" pid="17" name="Case">
    <vt:lpwstr>00007/25</vt:lpwstr>
  </property>
  <property fmtid="{D5CDD505-2E9C-101B-9397-08002B2CF9AE}" pid="18" name="CaseDescription">
    <vt:lpwstr>Rettungsdienst Kreis Düren AöR ./.</vt:lpwstr>
  </property>
  <property fmtid="{D5CDD505-2E9C-101B-9397-08002B2CF9AE}" pid="19" name="CheckOutDate">
    <vt:lpwstr>18.06.2025 17:31:32</vt:lpwstr>
  </property>
  <property fmtid="{D5CDD505-2E9C-101B-9397-08002B2CF9AE}" pid="20" name="WK_DOCNR">
    <vt:lpwstr>0.2</vt:lpwstr>
  </property>
  <property fmtid="{D5CDD505-2E9C-101B-9397-08002B2CF9AE}" pid="21" name="WK_SCAN_DOCNR">
    <vt:lpwstr>#DOCNR 250965</vt:lpwstr>
  </property>
</Properties>
</file>